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79160" w14:textId="77777777" w:rsidR="00142720" w:rsidRDefault="00142720" w:rsidP="0014272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SHOTTERE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07F0E6A5" w14:textId="77777777" w:rsidR="00142720" w:rsidRDefault="00142720" w:rsidP="0014272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Romsey.</w:t>
      </w:r>
    </w:p>
    <w:p w14:paraId="3FCD0874" w14:textId="77777777" w:rsidR="00142720" w:rsidRDefault="00142720" w:rsidP="0014272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7CA330B" w14:textId="77777777" w:rsidR="00142720" w:rsidRDefault="00142720" w:rsidP="0014272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314EBDC" w14:textId="77777777" w:rsidR="00142720" w:rsidRDefault="00142720" w:rsidP="0014272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Hampshire the moiety of the taxes of a fifteenth and a tenth which were granted to the King at the last Parliament.</w:t>
      </w:r>
    </w:p>
    <w:p w14:paraId="34A93FF9" w14:textId="77777777" w:rsidR="00142720" w:rsidRDefault="00142720" w:rsidP="0014272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p.181)</w:t>
      </w:r>
    </w:p>
    <w:p w14:paraId="5C080042" w14:textId="77777777" w:rsidR="00142720" w:rsidRDefault="00142720" w:rsidP="0014272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9FEC4C9" w14:textId="77777777" w:rsidR="00142720" w:rsidRDefault="00142720" w:rsidP="0014272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DD02091" w14:textId="77777777" w:rsidR="00142720" w:rsidRDefault="00142720" w:rsidP="0014272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2022</w:t>
      </w:r>
    </w:p>
    <w:p w14:paraId="347E5A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E8FDAC" w14:textId="77777777" w:rsidR="00142720" w:rsidRDefault="00142720" w:rsidP="009139A6">
      <w:r>
        <w:separator/>
      </w:r>
    </w:p>
  </w:endnote>
  <w:endnote w:type="continuationSeparator" w:id="0">
    <w:p w14:paraId="241A357F" w14:textId="77777777" w:rsidR="00142720" w:rsidRDefault="001427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1DB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DD9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607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DED7C0" w14:textId="77777777" w:rsidR="00142720" w:rsidRDefault="00142720" w:rsidP="009139A6">
      <w:r>
        <w:separator/>
      </w:r>
    </w:p>
  </w:footnote>
  <w:footnote w:type="continuationSeparator" w:id="0">
    <w:p w14:paraId="17C012E7" w14:textId="77777777" w:rsidR="00142720" w:rsidRDefault="001427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8BBD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D10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422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720"/>
    <w:rsid w:val="000666E0"/>
    <w:rsid w:val="0014272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69F91"/>
  <w15:chartTrackingRefBased/>
  <w15:docId w15:val="{8EE30B25-7C5E-4A39-A9C3-03DFEE386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72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2024-05-10T21:15:00Z</dcterms:created>
  <dcterms:modified xsi:type="dcterms:W3CDTF">2024-05-10T21:15:00Z</dcterms:modified>
</cp:coreProperties>
</file>